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F12590" w:rsidRPr="00F12590" w:rsidTr="006C6F64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F12590" w:rsidRPr="00F12590" w:rsidRDefault="00F12590" w:rsidP="00F12590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F12590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ΕΙΔΟΣ: </w:t>
            </w:r>
            <w:proofErr w:type="spellStart"/>
            <w:r w:rsidRPr="00F12590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Προχοΐδα</w:t>
            </w:r>
            <w:proofErr w:type="spellEnd"/>
            <w:r w:rsidRPr="00F12590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με Στρόφιγγα </w:t>
            </w:r>
            <w:proofErr w:type="spellStart"/>
            <w:r w:rsidRPr="00F12590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teflon</w:t>
            </w:r>
            <w:proofErr w:type="spellEnd"/>
            <w:r w:rsidRPr="00F12590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με όγκο 25 </w:t>
            </w:r>
            <w:proofErr w:type="spellStart"/>
            <w:r w:rsidRPr="00F12590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ml</w:t>
            </w:r>
            <w:proofErr w:type="spellEnd"/>
            <w:r w:rsidRPr="00F12590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.</w:t>
            </w:r>
          </w:p>
        </w:tc>
      </w:tr>
      <w:tr w:rsidR="00F12590" w:rsidRPr="00F12590" w:rsidTr="006C6F64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F12590" w:rsidRPr="00F12590" w:rsidRDefault="00F12590" w:rsidP="00F1259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59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F12590" w:rsidRPr="00F12590" w:rsidRDefault="00F12590" w:rsidP="00F1259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59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F12590" w:rsidRPr="00F12590" w:rsidRDefault="00F12590" w:rsidP="00F1259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59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F12590" w:rsidRPr="00F12590" w:rsidRDefault="00F12590" w:rsidP="00F1259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59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F12590" w:rsidRPr="00F12590" w:rsidRDefault="00F12590" w:rsidP="00F1259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59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F12590" w:rsidRPr="00F12590" w:rsidTr="006C6F6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12590" w:rsidRPr="00F12590" w:rsidRDefault="00F12590" w:rsidP="00F1259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59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12590" w:rsidRPr="00F12590" w:rsidRDefault="00F12590" w:rsidP="00F1259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59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12590" w:rsidRPr="00F12590" w:rsidRDefault="00F12590" w:rsidP="00F1259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59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12590" w:rsidRPr="00F12590" w:rsidRDefault="00F12590" w:rsidP="00F1259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59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12590" w:rsidRPr="00F12590" w:rsidRDefault="00F12590" w:rsidP="00F1259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59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F12590" w:rsidRPr="00F12590" w:rsidTr="006C6F6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12590" w:rsidRPr="00F12590" w:rsidRDefault="00F12590" w:rsidP="00F1259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12590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12590" w:rsidRPr="00F12590" w:rsidRDefault="00F12590" w:rsidP="00F1259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1259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F1259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F1259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F1259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12590" w:rsidRPr="00F12590" w:rsidRDefault="00F12590" w:rsidP="00F1259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1259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12590" w:rsidRPr="00F12590" w:rsidRDefault="00F12590" w:rsidP="00F1259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1259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12590" w:rsidRPr="00F12590" w:rsidRDefault="00F12590" w:rsidP="00F1259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1259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12590" w:rsidRPr="00F12590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12590" w:rsidRPr="00F12590" w:rsidRDefault="00F12590" w:rsidP="00F1259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59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12590" w:rsidRPr="00F12590" w:rsidRDefault="00F12590" w:rsidP="00F12590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59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Χρησιμοποιείται για το χειρισμό ή τοποθέτηση συγκεκριμένης ποσότητας υγρού αντιδραστηρίου για την οποία είναι αναγκαία μεγάλη ακρίβεια, όπως σε πειράματα </w:t>
            </w:r>
            <w:proofErr w:type="spellStart"/>
            <w:r w:rsidRPr="00F1259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τιτλοδότησης</w:t>
            </w:r>
            <w:proofErr w:type="spellEnd"/>
            <w:r w:rsidRPr="00F1259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12590" w:rsidRPr="00F12590" w:rsidRDefault="00F12590" w:rsidP="00F1259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59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12590" w:rsidRPr="00F12590" w:rsidRDefault="00F12590" w:rsidP="00F1259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59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12590" w:rsidRPr="00F12590" w:rsidRDefault="00F12590" w:rsidP="00F1259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59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12590" w:rsidRPr="00F12590" w:rsidTr="006C6F64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12590" w:rsidRPr="00F12590" w:rsidRDefault="00F12590" w:rsidP="00F1259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59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12590" w:rsidRPr="00F12590" w:rsidRDefault="00F12590" w:rsidP="00F12590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59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Είναι εξαιρετικά ακριβής.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12590" w:rsidRPr="00F12590" w:rsidRDefault="00F12590" w:rsidP="00F1259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59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12590" w:rsidRPr="00F12590" w:rsidRDefault="00F12590" w:rsidP="00F1259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12590" w:rsidRPr="00F12590" w:rsidRDefault="00F12590" w:rsidP="00F1259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  <w:p w:rsidR="00F12590" w:rsidRPr="00F12590" w:rsidRDefault="00F12590" w:rsidP="00F1259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59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  <w:tr w:rsidR="00F12590" w:rsidRPr="00F12590" w:rsidTr="006C6F64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12590" w:rsidRPr="00F12590" w:rsidRDefault="00F12590" w:rsidP="00F1259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59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12590" w:rsidRPr="00F12590" w:rsidRDefault="00F12590" w:rsidP="00F12590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59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Μετρά από το επάνω μέρος καθώς χρησιμοποιείται για να μετράμε υγρά τα οποία ρέουν από το κάτω μέρος.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12590" w:rsidRPr="00F12590" w:rsidRDefault="00F12590" w:rsidP="00F1259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59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12590" w:rsidRPr="00F12590" w:rsidRDefault="00F12590" w:rsidP="00F1259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59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12590" w:rsidRPr="00F12590" w:rsidRDefault="00F12590" w:rsidP="00F1259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59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F12590" w:rsidRPr="00F12590" w:rsidTr="006C6F64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12590" w:rsidRPr="00F12590" w:rsidRDefault="00F12590" w:rsidP="00F1259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12590" w:rsidRPr="00F12590" w:rsidRDefault="00F12590" w:rsidP="00F12590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1259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Η διαφορά μεταξύ του τελικού και αρχικού όγκου είναι το ποσό το οποίο </w:t>
            </w:r>
            <w:proofErr w:type="spellStart"/>
            <w:r w:rsidRPr="00F1259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αποχύθηκε</w:t>
            </w:r>
            <w:proofErr w:type="spellEnd"/>
            <w:r w:rsidRPr="00F1259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12590" w:rsidRPr="00F12590" w:rsidRDefault="00F12590" w:rsidP="00F1259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1259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12590" w:rsidRPr="00F12590" w:rsidRDefault="00F12590" w:rsidP="00F1259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12590" w:rsidRPr="00F12590" w:rsidRDefault="00F12590" w:rsidP="00F1259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F12590" w:rsidRPr="00F12590" w:rsidTr="006C6F64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12590" w:rsidRPr="00F12590" w:rsidRDefault="00F12590" w:rsidP="00F1259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12590" w:rsidRPr="00F12590" w:rsidRDefault="00F12590" w:rsidP="00F12590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1259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Χαρακτηριστικά: 25 </w:t>
            </w:r>
            <w:proofErr w:type="spellStart"/>
            <w:r w:rsidRPr="00F1259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ml</w:t>
            </w:r>
            <w:proofErr w:type="spellEnd"/>
            <w:r w:rsidRPr="00F1259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(διαγράμμιση ανά 0.1ml)  </w:t>
            </w:r>
            <w:proofErr w:type="spellStart"/>
            <w:r w:rsidRPr="00F1259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εσ</w:t>
            </w:r>
            <w:proofErr w:type="spellEnd"/>
            <w:r w:rsidRPr="00F1259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. διάμετρος 10mm/ συνολικό ύψος 55cm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12590" w:rsidRPr="00F12590" w:rsidRDefault="00F12590" w:rsidP="00F1259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1259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12590" w:rsidRPr="00F12590" w:rsidRDefault="00F12590" w:rsidP="00F1259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12590" w:rsidRPr="00F12590" w:rsidRDefault="00F12590" w:rsidP="00F1259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F12590" w:rsidRPr="00F12590" w:rsidTr="006C6F64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12590" w:rsidRPr="00F12590" w:rsidRDefault="00F12590" w:rsidP="00F125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6</w:t>
            </w:r>
            <w:bookmarkStart w:id="0" w:name="_GoBack"/>
            <w:bookmarkEnd w:id="0"/>
          </w:p>
        </w:tc>
        <w:tc>
          <w:tcPr>
            <w:tcW w:w="3261" w:type="dxa"/>
            <w:shd w:val="clear" w:color="auto" w:fill="auto"/>
            <w:vAlign w:val="center"/>
          </w:tcPr>
          <w:p w:rsidR="00F12590" w:rsidRPr="00F12590" w:rsidRDefault="00F12590" w:rsidP="00F12590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12590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12590" w:rsidRPr="00F12590" w:rsidRDefault="00F12590" w:rsidP="00F125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12590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12590" w:rsidRPr="00F12590" w:rsidRDefault="00F12590" w:rsidP="00F1259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59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12590" w:rsidRPr="00F12590" w:rsidRDefault="00F12590" w:rsidP="00F1259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59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F12590" w:rsidRDefault="00B43CAA" w:rsidP="00F12590"/>
    <w:sectPr w:rsidR="00B43CAA" w:rsidRPr="00F1259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7D2A3E"/>
    <w:rsid w:val="0080302B"/>
    <w:rsid w:val="00B43CAA"/>
    <w:rsid w:val="00CB73E1"/>
    <w:rsid w:val="00D2557A"/>
    <w:rsid w:val="00F12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CFAEF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A6441682</Template>
  <TotalTime>0</TotalTime>
  <Pages>1</Pages>
  <Words>110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2025-12-01T09:42:00Z</dcterms:created>
  <dcterms:modified xsi:type="dcterms:W3CDTF">2025-12-01T09:42:00Z</dcterms:modified>
</cp:coreProperties>
</file>